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13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3"/>
        <w:gridCol w:w="850"/>
        <w:gridCol w:w="1418"/>
        <w:gridCol w:w="1618"/>
        <w:gridCol w:w="1705"/>
        <w:gridCol w:w="3483"/>
      </w:tblGrid>
      <w:tr w:rsidR="000056C3" w:rsidRPr="003152F2" w14:paraId="73365B40" w14:textId="77777777" w:rsidTr="001C1E3D">
        <w:trPr>
          <w:trHeight w:val="540"/>
        </w:trPr>
        <w:tc>
          <w:tcPr>
            <w:tcW w:w="1063" w:type="dxa"/>
            <w:tcBorders>
              <w:top w:val="double" w:sz="4" w:space="0" w:color="auto"/>
              <w:left w:val="double" w:sz="4" w:space="0" w:color="auto"/>
              <w:bottom w:val="single" w:sz="6" w:space="0" w:color="auto"/>
            </w:tcBorders>
          </w:tcPr>
          <w:p w14:paraId="00F1481A" w14:textId="77777777" w:rsidR="000056C3" w:rsidRPr="003152F2" w:rsidRDefault="00224CC1" w:rsidP="002E0CA6">
            <w:pPr>
              <w:ind w:left="-142"/>
              <w:jc w:val="center"/>
              <w:rPr>
                <w:rFonts w:ascii="Myriad Pro" w:hAnsi="Myriad Pro"/>
                <w:sz w:val="18"/>
              </w:rPr>
            </w:pPr>
            <w:r w:rsidRPr="00224CC1">
              <w:rPr>
                <w:rFonts w:ascii="Myriad Pro" w:hAnsi="Myriad Pro"/>
                <w:noProof/>
              </w:rPr>
              <w:drawing>
                <wp:inline distT="0" distB="0" distL="0" distR="0" wp14:anchorId="2D21D6B8" wp14:editId="0637218C">
                  <wp:extent cx="549155" cy="905774"/>
                  <wp:effectExtent l="0" t="0" r="3810" b="8890"/>
                  <wp:docPr id="1026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6" name="Picture 2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8673" t="21175" r="37404" b="39412"/>
                          <a:stretch/>
                        </pic:blipFill>
                        <pic:spPr bwMode="auto">
                          <a:xfrm>
                            <a:off x="0" y="0"/>
                            <a:ext cx="552296" cy="9109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8" w:type="dxa"/>
            <w:gridSpan w:val="2"/>
            <w:tcBorders>
              <w:top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67C45E" w14:textId="77777777" w:rsidR="000056C3" w:rsidRDefault="00224CC1" w:rsidP="001C1E3D">
            <w:pPr>
              <w:jc w:val="center"/>
              <w:rPr>
                <w:rFonts w:asciiTheme="majorHAnsi" w:hAnsiTheme="majorHAnsi"/>
                <w:b/>
                <w:spacing w:val="-10"/>
                <w:sz w:val="22"/>
                <w:szCs w:val="26"/>
              </w:rPr>
            </w:pPr>
            <w:r w:rsidRPr="001C1E3D">
              <w:rPr>
                <w:rFonts w:asciiTheme="majorHAnsi" w:hAnsiTheme="majorHAnsi"/>
                <w:b/>
                <w:spacing w:val="-10"/>
                <w:sz w:val="22"/>
                <w:szCs w:val="26"/>
              </w:rPr>
              <w:t>FORSVARSMATERIELL</w:t>
            </w:r>
          </w:p>
          <w:p w14:paraId="7EE52974" w14:textId="77777777" w:rsidR="001C1E3D" w:rsidRPr="001C1E3D" w:rsidRDefault="001C1E3D" w:rsidP="001C1E3D">
            <w:pPr>
              <w:jc w:val="center"/>
              <w:rPr>
                <w:rFonts w:ascii="FORSVARET-Bold" w:hAnsi="FORSVARET-Bold"/>
                <w:b/>
                <w:szCs w:val="24"/>
              </w:rPr>
            </w:pPr>
          </w:p>
        </w:tc>
        <w:tc>
          <w:tcPr>
            <w:tcW w:w="6806" w:type="dxa"/>
            <w:gridSpan w:val="3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14:paraId="3874549B" w14:textId="77777777" w:rsidR="000056C3" w:rsidRPr="003152F2" w:rsidRDefault="000056C3" w:rsidP="002E0CA6">
            <w:pPr>
              <w:rPr>
                <w:rFonts w:ascii="Myriad Pro" w:hAnsi="Myriad Pro"/>
                <w:sz w:val="18"/>
              </w:rPr>
            </w:pPr>
          </w:p>
          <w:p w14:paraId="61DE95C0" w14:textId="77777777" w:rsidR="000056C3" w:rsidRPr="003152F2" w:rsidRDefault="000056C3" w:rsidP="002E0CA6">
            <w:pPr>
              <w:rPr>
                <w:rFonts w:ascii="Myriad Pro" w:hAnsi="Myriad Pro"/>
                <w:b/>
              </w:rPr>
            </w:pPr>
          </w:p>
          <w:p w14:paraId="3323BF9E" w14:textId="77777777" w:rsidR="000056C3" w:rsidRPr="003152F2" w:rsidRDefault="000056C3" w:rsidP="002E0CA6">
            <w:pPr>
              <w:jc w:val="center"/>
              <w:rPr>
                <w:rFonts w:ascii="Myriad Pro" w:hAnsi="Myriad Pro"/>
                <w:b/>
              </w:rPr>
            </w:pPr>
            <w:r w:rsidRPr="00C739DC">
              <w:rPr>
                <w:rFonts w:asciiTheme="majorHAnsi" w:hAnsiTheme="majorHAnsi"/>
                <w:b/>
                <w:sz w:val="28"/>
              </w:rPr>
              <w:t>KONTRAKT</w:t>
            </w:r>
          </w:p>
          <w:p w14:paraId="7D7AD435" w14:textId="77777777" w:rsidR="000056C3" w:rsidRPr="003152F2" w:rsidRDefault="000056C3" w:rsidP="002E0CA6">
            <w:pPr>
              <w:jc w:val="center"/>
              <w:rPr>
                <w:rFonts w:ascii="Myriad Pro" w:hAnsi="Myriad Pro"/>
                <w:b/>
              </w:rPr>
            </w:pPr>
          </w:p>
          <w:p w14:paraId="6C2BDDDA" w14:textId="77777777" w:rsidR="000056C3" w:rsidRDefault="000056C3" w:rsidP="002E0CA6">
            <w:pPr>
              <w:rPr>
                <w:rFonts w:ascii="Myriad Pro" w:hAnsi="Myriad Pro"/>
                <w:sz w:val="18"/>
              </w:rPr>
            </w:pPr>
          </w:p>
          <w:p w14:paraId="69EAE3E9" w14:textId="77777777" w:rsidR="001C1E3D" w:rsidRPr="003152F2" w:rsidRDefault="001C1E3D" w:rsidP="002E0CA6">
            <w:pPr>
              <w:rPr>
                <w:rFonts w:ascii="Myriad Pro" w:hAnsi="Myriad Pro"/>
                <w:sz w:val="18"/>
              </w:rPr>
            </w:pPr>
          </w:p>
        </w:tc>
      </w:tr>
      <w:tr w:rsidR="003D1D4C" w:rsidRPr="003152F2" w14:paraId="2BBD9AE6" w14:textId="77777777" w:rsidTr="001C1E3D">
        <w:tc>
          <w:tcPr>
            <w:tcW w:w="3331" w:type="dxa"/>
            <w:gridSpan w:val="3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</w:tcPr>
          <w:p w14:paraId="07579EE3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>Eksemplar nummer</w:t>
            </w:r>
          </w:p>
          <w:p w14:paraId="47772F06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4253DABD" w14:textId="1716477D" w:rsidR="003D1D4C" w:rsidRPr="003152F2" w:rsidRDefault="00DC1AA8" w:rsidP="002E0CA6">
            <w:pPr>
              <w:jc w:val="center"/>
              <w:rPr>
                <w:rFonts w:ascii="Myriad Pro" w:hAnsi="Myriad Pro"/>
                <w:sz w:val="18"/>
              </w:rPr>
            </w:pPr>
            <w:r>
              <w:rPr>
                <w:rFonts w:ascii="Myriad Pro" w:hAnsi="Myriad Pro"/>
                <w:sz w:val="18"/>
              </w:rPr>
              <w:t>1</w:t>
            </w:r>
          </w:p>
        </w:tc>
        <w:tc>
          <w:tcPr>
            <w:tcW w:w="33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FB4B2B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>Gradering</w:t>
            </w:r>
          </w:p>
          <w:p w14:paraId="347F878A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1B7F8796" w14:textId="77777777" w:rsidR="003D1D4C" w:rsidRPr="003152F2" w:rsidRDefault="00D5419E" w:rsidP="002E0CA6">
            <w:pPr>
              <w:jc w:val="center"/>
              <w:rPr>
                <w:rFonts w:ascii="Myriad Pro" w:hAnsi="Myriad Pro"/>
                <w:sz w:val="18"/>
              </w:rPr>
            </w:pPr>
            <w:r w:rsidRPr="00D5419E">
              <w:rPr>
                <w:rFonts w:ascii="Myriad Pro" w:hAnsi="Myriad Pro"/>
                <w:b/>
                <w:i/>
                <w:sz w:val="18"/>
                <w:lang w:val="en-GB"/>
              </w:rPr>
              <w:t>(UO offl  § 13.1  jf .fvl § 13.1</w:t>
            </w:r>
            <w:r w:rsidRPr="00D5419E">
              <w:rPr>
                <w:rFonts w:ascii="Myriad Pro" w:hAnsi="Myriad Pro"/>
                <w:b/>
                <w:i/>
                <w:sz w:val="18"/>
                <w:lang w:val="en-GB"/>
              </w:rPr>
              <w:br/>
              <w:t xml:space="preserve"> jf. </w:t>
            </w:r>
            <w:r w:rsidRPr="00D5419E">
              <w:rPr>
                <w:rFonts w:ascii="Myriad Pro" w:hAnsi="Myriad Pro"/>
                <w:b/>
                <w:i/>
                <w:sz w:val="18"/>
              </w:rPr>
              <w:t>§ 13.1.2)</w:t>
            </w:r>
          </w:p>
        </w:tc>
        <w:tc>
          <w:tcPr>
            <w:tcW w:w="3483" w:type="dxa"/>
            <w:tcBorders>
              <w:left w:val="nil"/>
              <w:right w:val="double" w:sz="4" w:space="0" w:color="auto"/>
            </w:tcBorders>
          </w:tcPr>
          <w:p w14:paraId="06813FCA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>Kontraktsnummer</w:t>
            </w:r>
          </w:p>
          <w:p w14:paraId="2778E800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646903A4" w14:textId="3A9F1031" w:rsidR="003D1D4C" w:rsidRPr="003152F2" w:rsidRDefault="000E1F7F" w:rsidP="007E7A4B">
            <w:pPr>
              <w:jc w:val="center"/>
              <w:rPr>
                <w:rFonts w:ascii="Myriad Pro" w:hAnsi="Myriad Pro"/>
                <w:sz w:val="18"/>
              </w:rPr>
            </w:pPr>
            <w:r>
              <w:rPr>
                <w:rFonts w:ascii="Myriad Pro" w:hAnsi="Myriad Pro"/>
                <w:b/>
                <w:sz w:val="18"/>
              </w:rPr>
              <w:t>4</w:t>
            </w:r>
            <w:r w:rsidR="00C1615F">
              <w:rPr>
                <w:rFonts w:ascii="Myriad Pro" w:hAnsi="Myriad Pro"/>
                <w:b/>
                <w:sz w:val="18"/>
              </w:rPr>
              <w:t>600</w:t>
            </w:r>
            <w:r w:rsidR="009442F4">
              <w:rPr>
                <w:rFonts w:ascii="Myriad Pro" w:hAnsi="Myriad Pro"/>
                <w:b/>
                <w:sz w:val="18"/>
              </w:rPr>
              <w:t>xx</w:t>
            </w:r>
            <w:r>
              <w:rPr>
                <w:rFonts w:ascii="Myriad Pro" w:hAnsi="Myriad Pro"/>
                <w:b/>
                <w:sz w:val="18"/>
              </w:rPr>
              <w:t>xxxx</w:t>
            </w:r>
          </w:p>
        </w:tc>
      </w:tr>
      <w:tr w:rsidR="003D1D4C" w:rsidRPr="003152F2" w14:paraId="69B4238B" w14:textId="77777777" w:rsidTr="001C6DD7">
        <w:trPr>
          <w:trHeight w:hRule="exact" w:val="1700"/>
        </w:trPr>
        <w:tc>
          <w:tcPr>
            <w:tcW w:w="1913" w:type="dxa"/>
            <w:gridSpan w:val="2"/>
            <w:tcBorders>
              <w:top w:val="single" w:sz="6" w:space="0" w:color="auto"/>
              <w:left w:val="double" w:sz="4" w:space="0" w:color="auto"/>
              <w:right w:val="single" w:sz="6" w:space="0" w:color="auto"/>
            </w:tcBorders>
          </w:tcPr>
          <w:p w14:paraId="23EC27BF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</w:tc>
        <w:tc>
          <w:tcPr>
            <w:tcW w:w="8224" w:type="dxa"/>
            <w:gridSpan w:val="4"/>
            <w:tcBorders>
              <w:top w:val="single" w:sz="6" w:space="0" w:color="auto"/>
              <w:left w:val="single" w:sz="6" w:space="0" w:color="auto"/>
              <w:right w:val="double" w:sz="4" w:space="0" w:color="auto"/>
            </w:tcBorders>
          </w:tcPr>
          <w:p w14:paraId="35BD9B16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 xml:space="preserve">Anskaffelsesmyndighet for </w:t>
            </w:r>
            <w:r w:rsidR="00DA4BD2">
              <w:rPr>
                <w:rFonts w:ascii="Myriad Pro" w:hAnsi="Myriad Pro"/>
                <w:sz w:val="18"/>
              </w:rPr>
              <w:t>Forsvaret</w:t>
            </w:r>
            <w:r w:rsidRPr="003152F2">
              <w:rPr>
                <w:rFonts w:ascii="Myriad Pro" w:hAnsi="Myriad Pro"/>
                <w:sz w:val="18"/>
              </w:rPr>
              <w:t>:</w:t>
            </w:r>
          </w:p>
          <w:p w14:paraId="45F36685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25B0D9C1" w14:textId="778221DD" w:rsidR="000457DA" w:rsidRPr="003152F2" w:rsidRDefault="000457DA" w:rsidP="000457DA">
            <w:pPr>
              <w:rPr>
                <w:rFonts w:ascii="Myriad Pro" w:hAnsi="Myriad Pro"/>
                <w:sz w:val="18"/>
              </w:rPr>
            </w:pPr>
            <w:r>
              <w:rPr>
                <w:rFonts w:ascii="Myriad Pro" w:hAnsi="Myriad Pro"/>
                <w:b/>
                <w:sz w:val="18"/>
              </w:rPr>
              <w:t xml:space="preserve">Forsvarsmateriell </w:t>
            </w:r>
          </w:p>
          <w:p w14:paraId="0C9E8800" w14:textId="77777777" w:rsidR="003D1D4C" w:rsidRPr="003152F2" w:rsidRDefault="00296B12" w:rsidP="002E0CA6">
            <w:pPr>
              <w:rPr>
                <w:rFonts w:ascii="Myriad Pro" w:hAnsi="Myriad Pro"/>
                <w:b/>
                <w:sz w:val="18"/>
              </w:rPr>
            </w:pPr>
            <w:r>
              <w:rPr>
                <w:rFonts w:ascii="Myriad Pro" w:hAnsi="Myriad Pro"/>
                <w:b/>
                <w:sz w:val="18"/>
              </w:rPr>
              <w:t>Postboks 1550 Sentrum</w:t>
            </w:r>
          </w:p>
          <w:p w14:paraId="38D41508" w14:textId="77777777" w:rsidR="003D1D4C" w:rsidRPr="003152F2" w:rsidRDefault="00296B12" w:rsidP="002E0CA6">
            <w:pPr>
              <w:rPr>
                <w:rFonts w:ascii="Myriad Pro" w:hAnsi="Myriad Pro"/>
                <w:b/>
                <w:sz w:val="18"/>
              </w:rPr>
            </w:pPr>
            <w:r>
              <w:rPr>
                <w:rFonts w:ascii="Myriad Pro" w:hAnsi="Myriad Pro"/>
                <w:b/>
                <w:sz w:val="18"/>
              </w:rPr>
              <w:t>0015</w:t>
            </w:r>
            <w:r w:rsidR="00D5419E">
              <w:rPr>
                <w:rFonts w:ascii="Myriad Pro" w:hAnsi="Myriad Pro"/>
                <w:b/>
                <w:sz w:val="18"/>
              </w:rPr>
              <w:t xml:space="preserve"> Oslo</w:t>
            </w:r>
          </w:p>
          <w:p w14:paraId="63059F10" w14:textId="7764493A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</w:tc>
      </w:tr>
      <w:tr w:rsidR="003D1D4C" w:rsidRPr="003152F2" w14:paraId="45E77E5C" w14:textId="77777777" w:rsidTr="001C6DD7">
        <w:trPr>
          <w:trHeight w:hRule="exact" w:val="980"/>
        </w:trPr>
        <w:tc>
          <w:tcPr>
            <w:tcW w:w="1913" w:type="dxa"/>
            <w:gridSpan w:val="2"/>
            <w:tcBorders>
              <w:left w:val="double" w:sz="4" w:space="0" w:color="auto"/>
              <w:right w:val="single" w:sz="6" w:space="0" w:color="auto"/>
            </w:tcBorders>
          </w:tcPr>
          <w:p w14:paraId="3EC47991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</w:tc>
        <w:tc>
          <w:tcPr>
            <w:tcW w:w="8224" w:type="dxa"/>
            <w:gridSpan w:val="4"/>
            <w:tcBorders>
              <w:left w:val="single" w:sz="6" w:space="0" w:color="auto"/>
              <w:right w:val="double" w:sz="4" w:space="0" w:color="auto"/>
            </w:tcBorders>
          </w:tcPr>
          <w:p w14:paraId="12788300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>heretter benevnt</w:t>
            </w:r>
          </w:p>
          <w:p w14:paraId="344649E1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078CFD08" w14:textId="77777777" w:rsidR="003D1D4C" w:rsidRPr="003152F2" w:rsidRDefault="009D42CD" w:rsidP="002E0CA6">
            <w:pPr>
              <w:rPr>
                <w:rFonts w:ascii="Myriad Pro" w:hAnsi="Myriad Pro"/>
                <w:b/>
                <w:sz w:val="18"/>
              </w:rPr>
            </w:pPr>
            <w:r>
              <w:rPr>
                <w:rFonts w:ascii="Myriad Pro" w:hAnsi="Myriad Pro"/>
                <w:b/>
                <w:sz w:val="18"/>
              </w:rPr>
              <w:t>Kunden</w:t>
            </w:r>
          </w:p>
          <w:p w14:paraId="46D3C98A" w14:textId="3283F118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</w:tc>
      </w:tr>
      <w:tr w:rsidR="003D1D4C" w:rsidRPr="003152F2" w14:paraId="35E8418E" w14:textId="77777777" w:rsidTr="001C6DD7">
        <w:trPr>
          <w:trHeight w:hRule="exact" w:val="1680"/>
        </w:trPr>
        <w:tc>
          <w:tcPr>
            <w:tcW w:w="1913" w:type="dxa"/>
            <w:gridSpan w:val="2"/>
            <w:tcBorders>
              <w:left w:val="double" w:sz="4" w:space="0" w:color="auto"/>
              <w:right w:val="single" w:sz="6" w:space="0" w:color="auto"/>
            </w:tcBorders>
          </w:tcPr>
          <w:p w14:paraId="5CE77759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</w:tc>
        <w:tc>
          <w:tcPr>
            <w:tcW w:w="8224" w:type="dxa"/>
            <w:gridSpan w:val="4"/>
            <w:tcBorders>
              <w:left w:val="single" w:sz="6" w:space="0" w:color="auto"/>
              <w:right w:val="double" w:sz="4" w:space="0" w:color="auto"/>
            </w:tcBorders>
          </w:tcPr>
          <w:p w14:paraId="36DA68B3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73EF6CEC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>Leverandørens navn og adresse:</w:t>
            </w:r>
          </w:p>
          <w:p w14:paraId="43328807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5E6A7A72" w14:textId="65E8E41C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</w:tc>
      </w:tr>
      <w:tr w:rsidR="003D1D4C" w:rsidRPr="003152F2" w14:paraId="521325CE" w14:textId="77777777" w:rsidTr="00C731E0">
        <w:trPr>
          <w:trHeight w:hRule="exact" w:val="1077"/>
        </w:trPr>
        <w:tc>
          <w:tcPr>
            <w:tcW w:w="1913" w:type="dxa"/>
            <w:gridSpan w:val="2"/>
            <w:tcBorders>
              <w:left w:val="double" w:sz="4" w:space="0" w:color="auto"/>
              <w:right w:val="single" w:sz="6" w:space="0" w:color="auto"/>
            </w:tcBorders>
          </w:tcPr>
          <w:p w14:paraId="2A27ABC5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</w:tc>
        <w:tc>
          <w:tcPr>
            <w:tcW w:w="8224" w:type="dxa"/>
            <w:gridSpan w:val="4"/>
            <w:tcBorders>
              <w:left w:val="single" w:sz="6" w:space="0" w:color="auto"/>
              <w:right w:val="double" w:sz="4" w:space="0" w:color="auto"/>
            </w:tcBorders>
          </w:tcPr>
          <w:p w14:paraId="4EF56D79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38758AAE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 xml:space="preserve">heretter benevnt - </w:t>
            </w:r>
            <w:r w:rsidR="009D42CD">
              <w:rPr>
                <w:rFonts w:ascii="Myriad Pro" w:hAnsi="Myriad Pro"/>
                <w:b/>
                <w:sz w:val="18"/>
              </w:rPr>
              <w:t>Konsulenten</w:t>
            </w:r>
            <w:r w:rsidRPr="003152F2">
              <w:rPr>
                <w:rFonts w:ascii="Myriad Pro" w:hAnsi="Myriad Pro"/>
                <w:sz w:val="18"/>
              </w:rPr>
              <w:t>-</w:t>
            </w:r>
          </w:p>
          <w:p w14:paraId="1056193E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>er blitt enige om vilkårene i denne kontrakt om leveranse av</w:t>
            </w:r>
          </w:p>
        </w:tc>
      </w:tr>
      <w:tr w:rsidR="003D1D4C" w:rsidRPr="003152F2" w14:paraId="413C2586" w14:textId="77777777" w:rsidTr="001C6DD7">
        <w:trPr>
          <w:trHeight w:hRule="exact" w:val="1127"/>
        </w:trPr>
        <w:tc>
          <w:tcPr>
            <w:tcW w:w="1913" w:type="dxa"/>
            <w:gridSpan w:val="2"/>
            <w:tcBorders>
              <w:left w:val="double" w:sz="4" w:space="0" w:color="auto"/>
              <w:right w:val="single" w:sz="6" w:space="0" w:color="auto"/>
            </w:tcBorders>
          </w:tcPr>
          <w:p w14:paraId="439E3836" w14:textId="77777777" w:rsidR="003D1D4C" w:rsidRPr="00C731E0" w:rsidRDefault="003D1D4C" w:rsidP="002E0CA6">
            <w:pPr>
              <w:rPr>
                <w:rFonts w:ascii="Myriad Pro" w:hAnsi="Myriad Pro"/>
                <w:sz w:val="18"/>
                <w:highlight w:val="yellow"/>
              </w:rPr>
            </w:pPr>
          </w:p>
        </w:tc>
        <w:tc>
          <w:tcPr>
            <w:tcW w:w="8224" w:type="dxa"/>
            <w:gridSpan w:val="4"/>
            <w:tcBorders>
              <w:left w:val="single" w:sz="6" w:space="0" w:color="auto"/>
              <w:right w:val="double" w:sz="4" w:space="0" w:color="auto"/>
            </w:tcBorders>
          </w:tcPr>
          <w:p w14:paraId="2E3EFB51" w14:textId="21D4EBB5" w:rsidR="00085382" w:rsidRPr="00097491" w:rsidRDefault="00CF541C" w:rsidP="00921DA0">
            <w:pPr>
              <w:rPr>
                <w:rFonts w:ascii="Myriad Pro" w:hAnsi="Myriad Pro"/>
                <w:b/>
                <w:sz w:val="18"/>
              </w:rPr>
            </w:pPr>
            <w:r w:rsidRPr="00CF541C">
              <w:rPr>
                <w:rFonts w:ascii="Myriad Pro" w:hAnsi="Myriad Pro"/>
                <w:b/>
                <w:sz w:val="18"/>
              </w:rPr>
              <w:t>Neptune-bistand til CIT DRIV</w:t>
            </w:r>
          </w:p>
        </w:tc>
      </w:tr>
      <w:tr w:rsidR="003D1D4C" w:rsidRPr="003152F2" w14:paraId="4B5136DE" w14:textId="77777777" w:rsidTr="001C6DD7">
        <w:tc>
          <w:tcPr>
            <w:tcW w:w="1913" w:type="dxa"/>
            <w:gridSpan w:val="2"/>
            <w:tcBorders>
              <w:left w:val="double" w:sz="4" w:space="0" w:color="auto"/>
              <w:bottom w:val="single" w:sz="6" w:space="0" w:color="auto"/>
              <w:right w:val="single" w:sz="6" w:space="0" w:color="auto"/>
            </w:tcBorders>
          </w:tcPr>
          <w:p w14:paraId="3B784A04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10BC481C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222706AE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4E381701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58D75A60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58B30CFC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6805FFE7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49373163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656E6F17" w14:textId="77777777" w:rsidR="003D1D4C" w:rsidRPr="003152F2" w:rsidRDefault="003D1D4C" w:rsidP="003152F2">
            <w:pPr>
              <w:rPr>
                <w:rFonts w:ascii="Myriad Pro" w:hAnsi="Myriad Pro"/>
                <w:sz w:val="18"/>
              </w:rPr>
            </w:pPr>
          </w:p>
        </w:tc>
        <w:tc>
          <w:tcPr>
            <w:tcW w:w="8224" w:type="dxa"/>
            <w:gridSpan w:val="4"/>
            <w:tcBorders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14:paraId="58A8B42C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5B14EEA0" w14:textId="61152594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>Kontrakten består av denne underskrevne side og etterfølgende vedheftede «</w:t>
            </w:r>
            <w:r w:rsidR="00917CC5">
              <w:rPr>
                <w:rFonts w:ascii="Myriad Pro" w:hAnsi="Myriad Pro"/>
                <w:sz w:val="18"/>
              </w:rPr>
              <w:t>SSA-B</w:t>
            </w:r>
            <w:r w:rsidRPr="003152F2">
              <w:rPr>
                <w:rFonts w:ascii="Myriad Pro" w:hAnsi="Myriad Pro"/>
                <w:sz w:val="18"/>
              </w:rPr>
              <w:t>»</w:t>
            </w:r>
            <w:r w:rsidR="00F238FB">
              <w:rPr>
                <w:rFonts w:ascii="Myriad Pro" w:hAnsi="Myriad Pro"/>
                <w:sz w:val="18"/>
              </w:rPr>
              <w:t>,</w:t>
            </w:r>
          </w:p>
          <w:p w14:paraId="4D134684" w14:textId="1498397C" w:rsidR="003D1D4C" w:rsidRPr="003152F2" w:rsidRDefault="00F238FB" w:rsidP="00AF0C6F">
            <w:pPr>
              <w:tabs>
                <w:tab w:val="left" w:pos="477"/>
                <w:tab w:val="left" w:pos="3029"/>
                <w:tab w:val="left" w:pos="4538"/>
              </w:tabs>
              <w:rPr>
                <w:rFonts w:ascii="Myriad Pro" w:hAnsi="Myriad Pro"/>
                <w:sz w:val="18"/>
              </w:rPr>
            </w:pPr>
            <w:r>
              <w:rPr>
                <w:rFonts w:ascii="Myriad Pro" w:hAnsi="Myriad Pro"/>
                <w:sz w:val="18"/>
              </w:rPr>
              <w:t>samt</w:t>
            </w:r>
            <w:r w:rsidR="003103EC" w:rsidRPr="003152F2">
              <w:rPr>
                <w:rFonts w:ascii="Myriad Pro" w:hAnsi="Myriad Pro"/>
                <w:sz w:val="18"/>
              </w:rPr>
              <w:t xml:space="preserve"> s</w:t>
            </w:r>
            <w:r w:rsidR="003D1D4C" w:rsidRPr="003152F2">
              <w:rPr>
                <w:rFonts w:ascii="Myriad Pro" w:hAnsi="Myriad Pro"/>
                <w:sz w:val="18"/>
              </w:rPr>
              <w:t xml:space="preserve">eparate </w:t>
            </w:r>
            <w:r w:rsidR="00917CC5">
              <w:rPr>
                <w:rFonts w:ascii="Myriad Pro" w:hAnsi="Myriad Pro"/>
                <w:sz w:val="18"/>
              </w:rPr>
              <w:t>bilag</w:t>
            </w:r>
            <w:r w:rsidR="003D1D4C" w:rsidRPr="003152F2">
              <w:rPr>
                <w:rFonts w:ascii="Myriad Pro" w:hAnsi="Myriad Pro"/>
                <w:sz w:val="18"/>
              </w:rPr>
              <w:t xml:space="preserve"> som er identifisert i </w:t>
            </w:r>
            <w:r w:rsidRPr="003152F2">
              <w:rPr>
                <w:rFonts w:ascii="Myriad Pro" w:hAnsi="Myriad Pro"/>
                <w:sz w:val="18"/>
              </w:rPr>
              <w:t>«</w:t>
            </w:r>
            <w:r>
              <w:rPr>
                <w:rFonts w:ascii="Myriad Pro" w:hAnsi="Myriad Pro"/>
                <w:sz w:val="18"/>
              </w:rPr>
              <w:t>SSA-B</w:t>
            </w:r>
            <w:r w:rsidRPr="003152F2">
              <w:rPr>
                <w:rFonts w:ascii="Myriad Pro" w:hAnsi="Myriad Pro"/>
                <w:sz w:val="18"/>
              </w:rPr>
              <w:t>»</w:t>
            </w:r>
            <w:r w:rsidR="003103EC" w:rsidRPr="003152F2">
              <w:rPr>
                <w:rFonts w:ascii="Myriad Pro" w:hAnsi="Myriad Pro"/>
                <w:sz w:val="18"/>
              </w:rPr>
              <w:t>.</w:t>
            </w:r>
            <w:r w:rsidR="00AF0C6F">
              <w:rPr>
                <w:rFonts w:ascii="Myriad Pro" w:hAnsi="Myriad Pro"/>
                <w:sz w:val="18"/>
              </w:rPr>
              <w:tab/>
            </w:r>
          </w:p>
          <w:p w14:paraId="77852059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4936F3D6" w14:textId="77777777" w:rsidR="003D1D4C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>Kontrakten erstatter alle tidligere dokumenter vedrørende leveransen, som forespørsel, tilbud, salgsvilkår og annen skriftveksel.</w:t>
            </w:r>
          </w:p>
          <w:p w14:paraId="5C353C2C" w14:textId="77777777" w:rsidR="00AF0C6F" w:rsidRDefault="00AF0C6F" w:rsidP="002E0CA6">
            <w:pPr>
              <w:rPr>
                <w:rFonts w:ascii="Myriad Pro" w:hAnsi="Myriad Pro"/>
                <w:sz w:val="18"/>
              </w:rPr>
            </w:pPr>
          </w:p>
          <w:p w14:paraId="01523F40" w14:textId="13168EFA" w:rsidR="00AF0C6F" w:rsidRPr="003152F2" w:rsidRDefault="00BF21E6" w:rsidP="002E0CA6">
            <w:pPr>
              <w:rPr>
                <w:rFonts w:ascii="Myriad Pro" w:hAnsi="Myriad Pro"/>
                <w:sz w:val="18"/>
              </w:rPr>
            </w:pPr>
            <w:r>
              <w:rPr>
                <w:rFonts w:ascii="Myriad Pro" w:hAnsi="Myriad Pro"/>
                <w:sz w:val="18"/>
              </w:rPr>
              <w:t>Kontrakten signeres elektronisk av begge parter.</w:t>
            </w:r>
          </w:p>
        </w:tc>
      </w:tr>
      <w:tr w:rsidR="003D1D4C" w:rsidRPr="003152F2" w14:paraId="568ECCA5" w14:textId="77777777" w:rsidTr="00F238FB">
        <w:trPr>
          <w:trHeight w:hRule="exact" w:val="1477"/>
        </w:trPr>
        <w:tc>
          <w:tcPr>
            <w:tcW w:w="4949" w:type="dxa"/>
            <w:gridSpan w:val="4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</w:tcPr>
          <w:p w14:paraId="05B2BA78" w14:textId="77777777" w:rsidR="003D1D4C" w:rsidRPr="00D5419E" w:rsidRDefault="003D1D4C" w:rsidP="002E0CA6">
            <w:pPr>
              <w:rPr>
                <w:rFonts w:ascii="Myriad Pro" w:hAnsi="Myriad Pro"/>
                <w:sz w:val="18"/>
                <w:lang w:val="en-US"/>
              </w:rPr>
            </w:pPr>
            <w:r w:rsidRPr="00D5419E">
              <w:rPr>
                <w:rFonts w:ascii="Myriad Pro" w:hAnsi="Myriad Pro"/>
                <w:sz w:val="18"/>
                <w:lang w:val="en-US"/>
              </w:rPr>
              <w:t>Leverandør</w:t>
            </w:r>
          </w:p>
          <w:p w14:paraId="34A8480A" w14:textId="77777777" w:rsidR="003D1D4C" w:rsidRPr="00D5419E" w:rsidRDefault="003D1D4C" w:rsidP="002E0CA6">
            <w:pPr>
              <w:rPr>
                <w:rFonts w:ascii="Myriad Pro" w:hAnsi="Myriad Pro"/>
                <w:sz w:val="18"/>
                <w:lang w:val="en-US"/>
              </w:rPr>
            </w:pPr>
          </w:p>
          <w:p w14:paraId="36E0752F" w14:textId="77777777" w:rsidR="003D1D4C" w:rsidRPr="00D5419E" w:rsidRDefault="003D1D4C" w:rsidP="002E0CA6">
            <w:pPr>
              <w:rPr>
                <w:rFonts w:ascii="Myriad Pro" w:hAnsi="Myriad Pro"/>
                <w:sz w:val="18"/>
                <w:lang w:val="en-US"/>
              </w:rPr>
            </w:pPr>
          </w:p>
          <w:p w14:paraId="464BB8F8" w14:textId="2188AF4F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</w:tc>
        <w:tc>
          <w:tcPr>
            <w:tcW w:w="51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14:paraId="6203D15E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>Forsva</w:t>
            </w:r>
            <w:r w:rsidR="00224CC1">
              <w:rPr>
                <w:rFonts w:ascii="Myriad Pro" w:hAnsi="Myriad Pro"/>
                <w:sz w:val="18"/>
              </w:rPr>
              <w:t>rsmateriell</w:t>
            </w:r>
          </w:p>
          <w:p w14:paraId="4783E3BB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29C45BF2" w14:textId="18F64688" w:rsidR="003D1D4C" w:rsidRPr="003152F2" w:rsidRDefault="00D5419E" w:rsidP="002E0CA6">
            <w:pPr>
              <w:rPr>
                <w:rFonts w:ascii="Myriad Pro" w:hAnsi="Myriad Pro"/>
                <w:sz w:val="18"/>
              </w:rPr>
            </w:pPr>
            <w:r>
              <w:rPr>
                <w:rFonts w:ascii="Myriad Pro" w:hAnsi="Myriad Pro"/>
                <w:b/>
                <w:sz w:val="18"/>
              </w:rPr>
              <w:t>Forsvarsmateriell</w:t>
            </w:r>
            <w:r w:rsidR="00F238FB">
              <w:rPr>
                <w:rFonts w:ascii="Myriad Pro" w:hAnsi="Myriad Pro"/>
                <w:b/>
                <w:sz w:val="18"/>
              </w:rPr>
              <w:t xml:space="preserve"> Anskaffelser</w:t>
            </w:r>
          </w:p>
          <w:p w14:paraId="588A8EA2" w14:textId="77777777" w:rsidR="003D1D4C" w:rsidRPr="003152F2" w:rsidRDefault="003D1D4C" w:rsidP="00F238FB">
            <w:pPr>
              <w:rPr>
                <w:rFonts w:ascii="Myriad Pro" w:hAnsi="Myriad Pro"/>
                <w:sz w:val="18"/>
              </w:rPr>
            </w:pPr>
          </w:p>
        </w:tc>
      </w:tr>
      <w:tr w:rsidR="00F238FB" w:rsidRPr="003152F2" w14:paraId="7BE53CC2" w14:textId="77777777" w:rsidTr="00F238FB">
        <w:trPr>
          <w:trHeight w:hRule="exact" w:val="578"/>
        </w:trPr>
        <w:tc>
          <w:tcPr>
            <w:tcW w:w="4949" w:type="dxa"/>
            <w:gridSpan w:val="4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</w:tcPr>
          <w:p w14:paraId="0C2A8A09" w14:textId="77777777" w:rsidR="00F238FB" w:rsidRDefault="00F238FB" w:rsidP="002E0CA6">
            <w:pPr>
              <w:rPr>
                <w:rFonts w:ascii="Myriad Pro" w:hAnsi="Myriad Pro"/>
                <w:sz w:val="18"/>
                <w:lang w:val="en-US"/>
              </w:rPr>
            </w:pPr>
          </w:p>
          <w:p w14:paraId="56FE272D" w14:textId="77777777" w:rsidR="00F238FB" w:rsidRPr="00FC1FA3" w:rsidRDefault="00F238FB" w:rsidP="00F238FB">
            <w:pPr>
              <w:jc w:val="center"/>
              <w:rPr>
                <w:rFonts w:ascii="Myriad Pro" w:hAnsi="Myriad Pro"/>
                <w:b/>
                <w:bCs/>
                <w:sz w:val="18"/>
              </w:rPr>
            </w:pPr>
            <w:r>
              <w:rPr>
                <w:rFonts w:ascii="Myriad Pro" w:hAnsi="Myriad Pro"/>
                <w:b/>
                <w:bCs/>
                <w:sz w:val="18"/>
              </w:rPr>
              <w:t>Signeres elektronisk</w:t>
            </w:r>
          </w:p>
          <w:p w14:paraId="0C0D528E" w14:textId="77777777" w:rsidR="00F238FB" w:rsidRPr="00D5419E" w:rsidRDefault="00F238FB" w:rsidP="002E0CA6">
            <w:pPr>
              <w:rPr>
                <w:rFonts w:ascii="Myriad Pro" w:hAnsi="Myriad Pro"/>
                <w:sz w:val="18"/>
                <w:lang w:val="en-US"/>
              </w:rPr>
            </w:pPr>
          </w:p>
        </w:tc>
        <w:tc>
          <w:tcPr>
            <w:tcW w:w="51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14:paraId="65A37CE1" w14:textId="77777777" w:rsidR="00F238FB" w:rsidRDefault="00F238FB" w:rsidP="002E0CA6">
            <w:pPr>
              <w:rPr>
                <w:rFonts w:ascii="Myriad Pro" w:hAnsi="Myriad Pro"/>
                <w:sz w:val="18"/>
              </w:rPr>
            </w:pPr>
          </w:p>
          <w:p w14:paraId="4BFAB8DA" w14:textId="77777777" w:rsidR="00F238FB" w:rsidRPr="00FC1FA3" w:rsidRDefault="00F238FB" w:rsidP="00F238FB">
            <w:pPr>
              <w:jc w:val="center"/>
              <w:rPr>
                <w:rFonts w:ascii="Myriad Pro" w:hAnsi="Myriad Pro"/>
                <w:b/>
                <w:bCs/>
                <w:sz w:val="18"/>
              </w:rPr>
            </w:pPr>
            <w:r>
              <w:rPr>
                <w:rFonts w:ascii="Myriad Pro" w:hAnsi="Myriad Pro"/>
                <w:b/>
                <w:bCs/>
                <w:sz w:val="18"/>
              </w:rPr>
              <w:t>Signeres elektronisk</w:t>
            </w:r>
          </w:p>
          <w:p w14:paraId="7624C6A2" w14:textId="77777777" w:rsidR="00F238FB" w:rsidRPr="003152F2" w:rsidRDefault="00F238FB" w:rsidP="002E0CA6">
            <w:pPr>
              <w:rPr>
                <w:rFonts w:ascii="Myriad Pro" w:hAnsi="Myriad Pro"/>
                <w:sz w:val="18"/>
              </w:rPr>
            </w:pPr>
          </w:p>
        </w:tc>
      </w:tr>
      <w:tr w:rsidR="003D1D4C" w:rsidRPr="003152F2" w14:paraId="0AA5A965" w14:textId="77777777" w:rsidTr="000056C3">
        <w:trPr>
          <w:trHeight w:hRule="exact" w:val="1382"/>
        </w:trPr>
        <w:tc>
          <w:tcPr>
            <w:tcW w:w="4949" w:type="dxa"/>
            <w:gridSpan w:val="4"/>
            <w:tcBorders>
              <w:top w:val="single" w:sz="6" w:space="0" w:color="auto"/>
              <w:left w:val="double" w:sz="4" w:space="0" w:color="auto"/>
              <w:bottom w:val="double" w:sz="4" w:space="0" w:color="auto"/>
              <w:right w:val="single" w:sz="6" w:space="0" w:color="auto"/>
            </w:tcBorders>
          </w:tcPr>
          <w:p w14:paraId="393C0D9E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>Navn og stilling</w:t>
            </w:r>
          </w:p>
          <w:p w14:paraId="4FE33E5D" w14:textId="77777777" w:rsidR="003D1D4C" w:rsidRPr="003152F2" w:rsidRDefault="003D1D4C" w:rsidP="002E0CA6">
            <w:pPr>
              <w:rPr>
                <w:rFonts w:ascii="Myriad Pro" w:hAnsi="Myriad Pro"/>
                <w:b/>
                <w:sz w:val="18"/>
              </w:rPr>
            </w:pPr>
          </w:p>
          <w:p w14:paraId="5BDC5910" w14:textId="77777777" w:rsidR="004E560D" w:rsidRDefault="004E560D" w:rsidP="002E0CA6">
            <w:pPr>
              <w:rPr>
                <w:rFonts w:ascii="Myriad Pro" w:hAnsi="Myriad Pro"/>
                <w:b/>
                <w:sz w:val="18"/>
              </w:rPr>
            </w:pPr>
          </w:p>
          <w:p w14:paraId="2F51AE81" w14:textId="77777777" w:rsidR="004E560D" w:rsidRDefault="004E560D" w:rsidP="002E0CA6">
            <w:pPr>
              <w:rPr>
                <w:rFonts w:ascii="Myriad Pro" w:hAnsi="Myriad Pro"/>
                <w:b/>
                <w:sz w:val="18"/>
              </w:rPr>
            </w:pPr>
          </w:p>
          <w:p w14:paraId="6BA04FB8" w14:textId="0E287F18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001F4347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</w:tc>
        <w:tc>
          <w:tcPr>
            <w:tcW w:w="5188" w:type="dxa"/>
            <w:gridSpan w:val="2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double" w:sz="4" w:space="0" w:color="auto"/>
            </w:tcBorders>
          </w:tcPr>
          <w:p w14:paraId="4A64B0F7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>Navn, grad og stilling</w:t>
            </w:r>
          </w:p>
          <w:p w14:paraId="13E5DA16" w14:textId="77777777" w:rsidR="003D1D4C" w:rsidRPr="003152F2" w:rsidRDefault="003D1D4C" w:rsidP="002E0CA6">
            <w:pPr>
              <w:rPr>
                <w:rFonts w:ascii="Myriad Pro" w:hAnsi="Myriad Pro"/>
                <w:b/>
                <w:sz w:val="18"/>
              </w:rPr>
            </w:pPr>
          </w:p>
          <w:p w14:paraId="73EC447F" w14:textId="313706F0" w:rsidR="003D1D4C" w:rsidRPr="003152F2" w:rsidRDefault="00591B77" w:rsidP="002E0CA6">
            <w:pPr>
              <w:rPr>
                <w:rFonts w:ascii="Myriad Pro" w:hAnsi="Myriad Pro"/>
                <w:sz w:val="18"/>
              </w:rPr>
            </w:pPr>
            <w:r>
              <w:rPr>
                <w:rFonts w:ascii="Myriad Pro" w:hAnsi="Myriad Pro"/>
                <w:b/>
                <w:sz w:val="18"/>
              </w:rPr>
              <w:t>Thor-André Svendsen</w:t>
            </w:r>
          </w:p>
          <w:p w14:paraId="4A0CB96B" w14:textId="3BEA0EEE" w:rsidR="003D1D4C" w:rsidRPr="003152F2" w:rsidRDefault="00591B77" w:rsidP="002E0CA6">
            <w:pPr>
              <w:rPr>
                <w:rFonts w:ascii="Myriad Pro" w:hAnsi="Myriad Pro"/>
                <w:sz w:val="18"/>
              </w:rPr>
            </w:pPr>
            <w:r>
              <w:rPr>
                <w:rFonts w:ascii="Myriad Pro" w:hAnsi="Myriad Pro"/>
                <w:b/>
                <w:sz w:val="18"/>
              </w:rPr>
              <w:t>Avdelingssjef</w:t>
            </w:r>
          </w:p>
          <w:p w14:paraId="65320C52" w14:textId="42A07A82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4C0F8672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</w:tc>
      </w:tr>
    </w:tbl>
    <w:p w14:paraId="58040432" w14:textId="357E5501" w:rsidR="002E0CA6" w:rsidRPr="003152F2" w:rsidRDefault="002E0CA6">
      <w:pPr>
        <w:rPr>
          <w:rFonts w:ascii="Myriad Pro" w:hAnsi="Myriad Pro"/>
        </w:rPr>
      </w:pPr>
    </w:p>
    <w:sectPr w:rsidR="002E0CA6" w:rsidRPr="003152F2">
      <w:footerReference w:type="default" r:id="rId11"/>
      <w:pgSz w:w="11907" w:h="16840" w:code="9"/>
      <w:pgMar w:top="851" w:right="1134" w:bottom="567" w:left="1418" w:header="0" w:footer="567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952B26" w14:textId="77777777" w:rsidR="00AC1144" w:rsidRDefault="00AC1144">
      <w:r>
        <w:separator/>
      </w:r>
    </w:p>
  </w:endnote>
  <w:endnote w:type="continuationSeparator" w:id="0">
    <w:p w14:paraId="08AFECA8" w14:textId="77777777" w:rsidR="00AC1144" w:rsidRDefault="00AC11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yriad Pro">
    <w:panose1 w:val="020B0503030403020204"/>
    <w:charset w:val="00"/>
    <w:family w:val="swiss"/>
    <w:notTrueType/>
    <w:pitch w:val="variable"/>
    <w:sig w:usb0="A00002AF" w:usb1="5000204B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FORSVARET-Bold">
    <w:panose1 w:val="02000803020000020004"/>
    <w:charset w:val="00"/>
    <w:family w:val="auto"/>
    <w:pitch w:val="variable"/>
    <w:sig w:usb0="A0000027" w:usb1="00000040" w:usb2="00000000" w:usb3="00000000" w:csb0="0000011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6BA233" w14:textId="77777777" w:rsidR="00AF0C6F" w:rsidRPr="003152F2" w:rsidRDefault="00AF0C6F">
    <w:pPr>
      <w:pStyle w:val="Bunntekst"/>
      <w:rPr>
        <w:rFonts w:ascii="Myriad Pro" w:hAnsi="Myriad Pro"/>
        <w:b w:val="0"/>
        <w:sz w:val="20"/>
      </w:rPr>
    </w:pPr>
    <w:r w:rsidRPr="003152F2">
      <w:rPr>
        <w:rFonts w:ascii="Myriad Pro" w:hAnsi="Myriad Pro"/>
        <w:b w:val="0"/>
        <w:sz w:val="20"/>
      </w:rPr>
      <w:tab/>
    </w:r>
    <w:r w:rsidRPr="003152F2">
      <w:rPr>
        <w:rFonts w:ascii="Myriad Pro" w:hAnsi="Myriad Pro"/>
        <w:b w:val="0"/>
        <w:sz w:val="20"/>
      </w:rPr>
      <w:tab/>
    </w:r>
    <w:r w:rsidRPr="003152F2">
      <w:rPr>
        <w:rFonts w:ascii="Myriad Pro" w:hAnsi="Myriad Pro"/>
        <w:b w:val="0"/>
        <w:sz w:val="20"/>
      </w:rPr>
      <w:tab/>
    </w:r>
    <w:r w:rsidRPr="003152F2">
      <w:rPr>
        <w:rFonts w:ascii="Myriad Pro" w:hAnsi="Myriad Pro"/>
        <w:b w:val="0"/>
        <w:sz w:val="20"/>
      </w:rPr>
      <w:tab/>
    </w:r>
    <w:r w:rsidRPr="003152F2">
      <w:rPr>
        <w:rFonts w:ascii="Myriad Pro" w:hAnsi="Myriad Pro"/>
        <w:b w:val="0"/>
        <w:sz w:val="20"/>
      </w:rPr>
      <w:tab/>
    </w:r>
    <w:r w:rsidRPr="003152F2">
      <w:rPr>
        <w:rFonts w:ascii="Myriad Pro" w:hAnsi="Myriad Pro"/>
        <w:b w:val="0"/>
        <w:sz w:val="20"/>
      </w:rPr>
      <w:tab/>
    </w:r>
    <w:r w:rsidRPr="003152F2">
      <w:rPr>
        <w:rFonts w:ascii="Myriad Pro" w:hAnsi="Myriad Pro"/>
        <w:b w:val="0"/>
        <w:sz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842C54" w14:textId="77777777" w:rsidR="00AC1144" w:rsidRDefault="00AC1144">
      <w:r>
        <w:separator/>
      </w:r>
    </w:p>
  </w:footnote>
  <w:footnote w:type="continuationSeparator" w:id="0">
    <w:p w14:paraId="2A015ED4" w14:textId="77777777" w:rsidR="00AC1144" w:rsidRDefault="00AC11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C6B36"/>
    <w:multiLevelType w:val="hybridMultilevel"/>
    <w:tmpl w:val="96060870"/>
    <w:lvl w:ilvl="0" w:tplc="FE72F1F2">
      <w:start w:val="1"/>
      <w:numFmt w:val="decimal"/>
      <w:lvlText w:val="%1"/>
      <w:lvlJc w:val="left"/>
      <w:pPr>
        <w:ind w:left="720" w:hanging="360"/>
      </w:pPr>
      <w:rPr>
        <w:rFonts w:ascii="Verdana" w:hAnsi="Verdana" w:hint="default"/>
        <w:b w:val="0"/>
        <w:color w:val="004040"/>
        <w:sz w:val="17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2F15DFA"/>
    <w:multiLevelType w:val="hybridMultilevel"/>
    <w:tmpl w:val="81D412CA"/>
    <w:lvl w:ilvl="0" w:tplc="907EB830">
      <w:start w:val="1"/>
      <w:numFmt w:val="decimal"/>
      <w:lvlText w:val="%1-"/>
      <w:lvlJc w:val="left"/>
      <w:pPr>
        <w:ind w:left="720" w:hanging="360"/>
      </w:pPr>
      <w:rPr>
        <w:rFonts w:ascii="Verdana" w:hAnsi="Verdana" w:hint="default"/>
        <w:b w:val="0"/>
        <w:color w:val="004040"/>
        <w:sz w:val="17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82035115">
    <w:abstractNumId w:val="1"/>
  </w:num>
  <w:num w:numId="2" w16cid:durableId="19404814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A2106"/>
    <w:rsid w:val="00001F92"/>
    <w:rsid w:val="000056C3"/>
    <w:rsid w:val="0001132D"/>
    <w:rsid w:val="00034B7E"/>
    <w:rsid w:val="000457DA"/>
    <w:rsid w:val="0007212A"/>
    <w:rsid w:val="00085382"/>
    <w:rsid w:val="00096EC9"/>
    <w:rsid w:val="00097491"/>
    <w:rsid w:val="000E0AB7"/>
    <w:rsid w:val="000E1F7F"/>
    <w:rsid w:val="00135DAA"/>
    <w:rsid w:val="001B1100"/>
    <w:rsid w:val="001C1E3D"/>
    <w:rsid w:val="001C48D9"/>
    <w:rsid w:val="001C6DD7"/>
    <w:rsid w:val="001D4D22"/>
    <w:rsid w:val="00204F32"/>
    <w:rsid w:val="00224CC1"/>
    <w:rsid w:val="0023186E"/>
    <w:rsid w:val="00231972"/>
    <w:rsid w:val="00241BC9"/>
    <w:rsid w:val="002720F0"/>
    <w:rsid w:val="00296B12"/>
    <w:rsid w:val="002A0B9B"/>
    <w:rsid w:val="002A5117"/>
    <w:rsid w:val="002B519D"/>
    <w:rsid w:val="002B51DB"/>
    <w:rsid w:val="002D583A"/>
    <w:rsid w:val="002E0CA6"/>
    <w:rsid w:val="002F4E71"/>
    <w:rsid w:val="00304128"/>
    <w:rsid w:val="00304662"/>
    <w:rsid w:val="003103EC"/>
    <w:rsid w:val="003152F2"/>
    <w:rsid w:val="003246A9"/>
    <w:rsid w:val="0038184D"/>
    <w:rsid w:val="00387A2B"/>
    <w:rsid w:val="003B00E4"/>
    <w:rsid w:val="003B76A6"/>
    <w:rsid w:val="003C0FBF"/>
    <w:rsid w:val="003C40AD"/>
    <w:rsid w:val="003D1D4C"/>
    <w:rsid w:val="00412D7D"/>
    <w:rsid w:val="004309F7"/>
    <w:rsid w:val="00465027"/>
    <w:rsid w:val="004B1700"/>
    <w:rsid w:val="004E560D"/>
    <w:rsid w:val="00535F1F"/>
    <w:rsid w:val="005651AC"/>
    <w:rsid w:val="0056655A"/>
    <w:rsid w:val="00591B77"/>
    <w:rsid w:val="005A7A05"/>
    <w:rsid w:val="005F4C5A"/>
    <w:rsid w:val="006139BD"/>
    <w:rsid w:val="006177F2"/>
    <w:rsid w:val="00657B4F"/>
    <w:rsid w:val="00671118"/>
    <w:rsid w:val="00673964"/>
    <w:rsid w:val="00693064"/>
    <w:rsid w:val="006B44F5"/>
    <w:rsid w:val="00702F51"/>
    <w:rsid w:val="00705E29"/>
    <w:rsid w:val="0075636E"/>
    <w:rsid w:val="0079148A"/>
    <w:rsid w:val="007949B0"/>
    <w:rsid w:val="007A2106"/>
    <w:rsid w:val="007B04E0"/>
    <w:rsid w:val="007B7F39"/>
    <w:rsid w:val="007C5994"/>
    <w:rsid w:val="007E7A4B"/>
    <w:rsid w:val="008762DF"/>
    <w:rsid w:val="008B32EE"/>
    <w:rsid w:val="008C0576"/>
    <w:rsid w:val="00900DF9"/>
    <w:rsid w:val="00910016"/>
    <w:rsid w:val="00910C16"/>
    <w:rsid w:val="00917CC5"/>
    <w:rsid w:val="00921DA0"/>
    <w:rsid w:val="009220AF"/>
    <w:rsid w:val="009258BD"/>
    <w:rsid w:val="0094319F"/>
    <w:rsid w:val="009442F4"/>
    <w:rsid w:val="0097050E"/>
    <w:rsid w:val="009C16B4"/>
    <w:rsid w:val="009C3F06"/>
    <w:rsid w:val="009C6E18"/>
    <w:rsid w:val="009D42CD"/>
    <w:rsid w:val="00A02E93"/>
    <w:rsid w:val="00A13AD9"/>
    <w:rsid w:val="00A219CC"/>
    <w:rsid w:val="00A266E3"/>
    <w:rsid w:val="00A33AA6"/>
    <w:rsid w:val="00A5254E"/>
    <w:rsid w:val="00A710D3"/>
    <w:rsid w:val="00A75B72"/>
    <w:rsid w:val="00A85DBE"/>
    <w:rsid w:val="00AA3BAA"/>
    <w:rsid w:val="00AC1144"/>
    <w:rsid w:val="00AF0C6F"/>
    <w:rsid w:val="00B231E7"/>
    <w:rsid w:val="00B43B04"/>
    <w:rsid w:val="00B60BD9"/>
    <w:rsid w:val="00B72960"/>
    <w:rsid w:val="00B73DA9"/>
    <w:rsid w:val="00B86444"/>
    <w:rsid w:val="00B96186"/>
    <w:rsid w:val="00BC0B3C"/>
    <w:rsid w:val="00BC4401"/>
    <w:rsid w:val="00BC4828"/>
    <w:rsid w:val="00BF21E6"/>
    <w:rsid w:val="00C04D07"/>
    <w:rsid w:val="00C1615F"/>
    <w:rsid w:val="00C16E63"/>
    <w:rsid w:val="00C4023B"/>
    <w:rsid w:val="00C408F7"/>
    <w:rsid w:val="00C731E0"/>
    <w:rsid w:val="00C739DC"/>
    <w:rsid w:val="00C86423"/>
    <w:rsid w:val="00C87592"/>
    <w:rsid w:val="00CD1B74"/>
    <w:rsid w:val="00CD771D"/>
    <w:rsid w:val="00CF541C"/>
    <w:rsid w:val="00D346C2"/>
    <w:rsid w:val="00D50D2A"/>
    <w:rsid w:val="00D5419E"/>
    <w:rsid w:val="00D64CE3"/>
    <w:rsid w:val="00D73330"/>
    <w:rsid w:val="00D92968"/>
    <w:rsid w:val="00D95913"/>
    <w:rsid w:val="00DA4BD2"/>
    <w:rsid w:val="00DA590F"/>
    <w:rsid w:val="00DA69D4"/>
    <w:rsid w:val="00DB490C"/>
    <w:rsid w:val="00DC1AA8"/>
    <w:rsid w:val="00DC467C"/>
    <w:rsid w:val="00DC53BA"/>
    <w:rsid w:val="00DF4241"/>
    <w:rsid w:val="00E11989"/>
    <w:rsid w:val="00E12E2D"/>
    <w:rsid w:val="00E62D88"/>
    <w:rsid w:val="00E92D77"/>
    <w:rsid w:val="00EA169E"/>
    <w:rsid w:val="00ED0DD9"/>
    <w:rsid w:val="00EE25D7"/>
    <w:rsid w:val="00F238FB"/>
    <w:rsid w:val="00F53C5B"/>
    <w:rsid w:val="00F808A7"/>
    <w:rsid w:val="00F8278F"/>
    <w:rsid w:val="00F92B16"/>
    <w:rsid w:val="00FC1FA3"/>
    <w:rsid w:val="00FD0E52"/>
    <w:rsid w:val="00FE0311"/>
    <w:rsid w:val="00FE593D"/>
    <w:rsid w:val="00FE67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F2B06AB"/>
  <w15:docId w15:val="{11E6C8D6-61A0-4F03-8ED4-D4A7630155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D1D4C"/>
    <w:rPr>
      <w:sz w:val="24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Bunntekst">
    <w:name w:val="footer"/>
    <w:basedOn w:val="Normal"/>
    <w:rsid w:val="003D1D4C"/>
    <w:rPr>
      <w:rFonts w:ascii="Arial" w:hAnsi="Arial"/>
      <w:b/>
      <w:noProof/>
      <w:sz w:val="22"/>
    </w:rPr>
  </w:style>
  <w:style w:type="paragraph" w:styleId="Topptekst">
    <w:name w:val="header"/>
    <w:basedOn w:val="Normal"/>
    <w:rsid w:val="003C40AD"/>
    <w:pPr>
      <w:tabs>
        <w:tab w:val="center" w:pos="4536"/>
        <w:tab w:val="right" w:pos="9072"/>
      </w:tabs>
    </w:pPr>
  </w:style>
  <w:style w:type="paragraph" w:styleId="Bobletekst">
    <w:name w:val="Balloon Text"/>
    <w:basedOn w:val="Normal"/>
    <w:link w:val="BobletekstTegn"/>
    <w:rsid w:val="000056C3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link w:val="Bobletekst"/>
    <w:rsid w:val="000056C3"/>
    <w:rPr>
      <w:rFonts w:ascii="Tahoma" w:hAnsi="Tahoma" w:cs="Tahoma"/>
      <w:sz w:val="16"/>
      <w:szCs w:val="16"/>
    </w:rPr>
  </w:style>
  <w:style w:type="paragraph" w:styleId="Listeavsnitt">
    <w:name w:val="List Paragraph"/>
    <w:basedOn w:val="Normal"/>
    <w:uiPriority w:val="34"/>
    <w:qFormat/>
    <w:rsid w:val="00D929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9401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~1\shoksrod\LOKALE~1\Temp\Midlertidig%20mappe%209%20for%20Blanketter%20ARF%20norsk%20og%20engelsk.zip\Blankett%205101.dot" TargetMode="Externa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FMA Dokument" ma:contentTypeID="0x0101001CC0937C19DC1E409EAC2F830C3BE204009BDC5CEC43F4AE409177D646D524190C" ma:contentTypeVersion="17" ma:contentTypeDescription="" ma:contentTypeScope="" ma:versionID="9a39c89f611d70d0a3bf0311624a4de8">
  <xsd:schema xmlns:xsd="http://www.w3.org/2001/XMLSchema" xmlns:xs="http://www.w3.org/2001/XMLSchema" xmlns:p="http://schemas.microsoft.com/office/2006/metadata/properties" xmlns:ns2="4c0a4739-058c-4a6b-9871-4ea836128b31" xmlns:ns3="e5e56184-275f-495f-a56f-8fdf09bcc359" xmlns:ns4="http://schemas.microsoft.com/sharepoint/v4" xmlns:ns5="dd00ab93-0e18-411d-b15d-2f87675ae7e8" targetNamespace="http://schemas.microsoft.com/office/2006/metadata/properties" ma:root="true" ma:fieldsID="6974f5343c0886158235dd56f7c5b0fd" ns2:_="" ns3:_="" ns4:_="" ns5:_="">
    <xsd:import namespace="4c0a4739-058c-4a6b-9871-4ea836128b31"/>
    <xsd:import namespace="e5e56184-275f-495f-a56f-8fdf09bcc359"/>
    <xsd:import namespace="http://schemas.microsoft.com/sharepoint/v4"/>
    <xsd:import namespace="dd00ab93-0e18-411d-b15d-2f87675ae7e8"/>
    <xsd:element name="properties">
      <xsd:complexType>
        <xsd:sequence>
          <xsd:element name="documentManagement">
            <xsd:complexType>
              <xsd:all>
                <xsd:element ref="ns2:Dokumentkode" minOccurs="0"/>
                <xsd:element ref="ns2:Fastsatt_x0020_av" minOccurs="0"/>
                <xsd:element ref="ns2:Gjelder_x0020_for" minOccurs="0"/>
                <xsd:element ref="ns2:Ikrafttredelse" minOccurs="0"/>
                <xsd:element ref="ns2:Sist_x0020_oppdatert" minOccurs="0"/>
                <xsd:element ref="ns2:Siste_x0020_versjon" minOccurs="0"/>
                <xsd:element ref="ns2:Utarbeidet_x0020_av" minOccurs="0"/>
                <xsd:element ref="ns2:nc30f51ef74a4b938a149e1e324027a1" minOccurs="0"/>
                <xsd:element ref="ns3:TaxCatchAll" minOccurs="0"/>
                <xsd:element ref="ns3:TaxCatchAllLabel" minOccurs="0"/>
                <xsd:element ref="ns2:kaf05da152644e81b28fa189f4e7845c" minOccurs="0"/>
                <xsd:element ref="ns2:i073c3b927504fd59a4ec975b296f7b6" minOccurs="0"/>
                <xsd:element ref="ns4:IconOverlay" minOccurs="0"/>
                <xsd:element ref="ns2:Hjelpekolonne_x0020_for_x0020_editering" minOccurs="0"/>
                <xsd:element ref="ns2:Dokumentplassering_x0020_i_x0020_side" minOccurs="0"/>
                <xsd:element ref="ns5:IntranetMMSikkerhetNoteField" minOccurs="0"/>
                <xsd:element ref="ns5:Luftkap_x002d_Dokstyring" minOccurs="0"/>
                <xsd:element ref="ns5:Markap_x002d_Dokstyring" minOccurs="0"/>
                <xsd:element ref="ns5:Landkap_x002d_Dokstyring" minOccurs="0"/>
                <xsd:element ref="ns5:Felleskap_x002d_Dokstyring" minOccurs="0"/>
                <xsd:element ref="ns5:IKTkap_x002d_Dokstyring" minOccurs="0"/>
                <xsd:element ref="ns2:Virkeå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0a4739-058c-4a6b-9871-4ea836128b31" elementFormDefault="qualified">
    <xsd:import namespace="http://schemas.microsoft.com/office/2006/documentManagement/types"/>
    <xsd:import namespace="http://schemas.microsoft.com/office/infopath/2007/PartnerControls"/>
    <xsd:element name="Dokumentkode" ma:index="2" nillable="true" ma:displayName="Dokumentkode" ma:description="Dokumentets formelle kode i Forsvarsmateriells styringssystem i henhold til gjeldende regler." ma:indexed="true" ma:internalName="Dokumentkode">
      <xsd:simpleType>
        <xsd:restriction base="dms:Text">
          <xsd:maxLength value="255"/>
        </xsd:restriction>
      </xsd:simpleType>
    </xsd:element>
    <xsd:element name="Fastsatt_x0020_av" ma:index="5" nillable="true" ma:displayName="Fastsatt av" ma:description="Rollen i FMA som har fastsatt at dokumentet skal tre i kraft" ma:list="{d6ee405b-9981-46ca-9f9b-3517df30ba00}" ma:internalName="Fastsatt_x0020_av" ma:showField="Title" ma:web="4c0a4739-058c-4a6b-9871-4ea836128b31">
      <xsd:simpleType>
        <xsd:restriction base="dms:Lookup"/>
      </xsd:simpleType>
    </xsd:element>
    <xsd:element name="Gjelder_x0020_for" ma:index="6" nillable="true" ma:displayName="Gjelder for" ma:description="Organisasjonselementet dokumentet gjelder for" ma:list="{4f0319ea-1929-4b75-902a-d7ebd4d0e346}" ma:internalName="Gjelder_x0020_for" ma:showField="Title" ma:web="4c0a4739-058c-4a6b-9871-4ea836128b31">
      <xsd:simpleType>
        <xsd:restriction base="dms:Lookup"/>
      </xsd:simpleType>
    </xsd:element>
    <xsd:element name="Ikrafttredelse" ma:index="7" nillable="true" ma:displayName="Ikrafttredelse" ma:default="2016-01-01T00:00:00Z" ma:description="Dato for når dokumentet i første versjon trådde i kraft" ma:format="DateOnly" ma:internalName="Ikrafttredelse">
      <xsd:simpleType>
        <xsd:restriction base="dms:DateTime"/>
      </xsd:simpleType>
    </xsd:element>
    <xsd:element name="Sist_x0020_oppdatert" ma:index="9" nillable="true" ma:displayName="Sist oppdatert" ma:description="Dato for når dokumentet i siste versjon trådde ikraft" ma:format="DateOnly" ma:internalName="Sist_x0020_oppdatert">
      <xsd:simpleType>
        <xsd:restriction base="dms:DateTime"/>
      </xsd:simpleType>
    </xsd:element>
    <xsd:element name="Siste_x0020_versjon" ma:index="10" nillable="true" ma:displayName="Siste versjon" ma:description="Forsvarsmateriells versjonsnummer for gjeldende versjon." ma:internalName="Siste_x0020_versjon">
      <xsd:simpleType>
        <xsd:restriction base="dms:Text">
          <xsd:maxLength value="255"/>
        </xsd:restriction>
      </xsd:simpleType>
    </xsd:element>
    <xsd:element name="Utarbeidet_x0020_av" ma:index="11" nillable="true" ma:displayName="Utarbeidet av" ma:description="Person(er) og/eller organisasjonselement(er) som primært har vært ansvarlig for utarbeidelsen av dokumentet" ma:internalName="Utarbeidet_x0020_av">
      <xsd:simpleType>
        <xsd:restriction base="dms:Text">
          <xsd:maxLength value="255"/>
        </xsd:restriction>
      </xsd:simpleType>
    </xsd:element>
    <xsd:element name="nc30f51ef74a4b938a149e1e324027a1" ma:index="12" nillable="true" ma:taxonomy="true" ma:internalName="nc30f51ef74a4b938a149e1e324027a1" ma:taxonomyFieldName="Relasjoner_x0020_Org_x002F_Prosess" ma:displayName="Relasjoner Org/Prosess" ma:default="" ma:fieldId="{7c30f51e-f74a-4b93-8a14-9e1e324027a1}" ma:taxonomyMulti="true" ma:sspId="9bc1ae65-7bad-4a1a-867d-1417b907e5da" ma:termSetId="cdfed1c1-b68d-41f3-9dd8-d72f38cdd3ff" ma:anchorId="7012e20a-10be-476a-8591-3589a1b8a0f8" ma:open="true" ma:isKeyword="false">
      <xsd:complexType>
        <xsd:sequence>
          <xsd:element ref="pc:Terms" minOccurs="0" maxOccurs="1"/>
        </xsd:sequence>
      </xsd:complexType>
    </xsd:element>
    <xsd:element name="kaf05da152644e81b28fa189f4e7845c" ma:index="19" nillable="true" ma:taxonomy="true" ma:internalName="kaf05da152644e81b28fa189f4e7845c" ma:taxonomyFieldName="Dokumenttype" ma:displayName="Dokumenttype" ma:default="12636;#Dokument|ed137e93-94d1-4f18-b94f-09cc028530ba" ma:fieldId="{4af05da1-5264-4e81-b28f-a189f4e7845c}" ma:sspId="9bc1ae65-7bad-4a1a-867d-1417b907e5da" ma:termSetId="cdfed1c1-b68d-41f3-9dd8-d72f38cdd3ff" ma:anchorId="233a3a82-7f78-4640-b9c7-21fb0017c19b" ma:open="true" ma:isKeyword="false">
      <xsd:complexType>
        <xsd:sequence>
          <xsd:element ref="pc:Terms" minOccurs="0" maxOccurs="1"/>
        </xsd:sequence>
      </xsd:complexType>
    </xsd:element>
    <xsd:element name="i073c3b927504fd59a4ec975b296f7b6" ma:index="21" nillable="true" ma:taxonomy="true" ma:internalName="i073c3b927504fd59a4ec975b296f7b6" ma:taxonomyFieldName="DokumentKilde" ma:displayName="InfoKilde" ma:default="12637;#FMA Dokumentbibliotek|26ae6d7d-25b9-46fc-b499-982780aac453" ma:fieldId="{2073c3b9-2750-4fd5-9a4e-c975b296f7b6}" ma:sspId="9bc1ae65-7bad-4a1a-867d-1417b907e5da" ma:termSetId="cdfed1c1-b68d-41f3-9dd8-d72f38cdd3ff" ma:anchorId="b41fc016-f459-4722-8c51-b2e66938ad71" ma:open="true" ma:isKeyword="false">
      <xsd:complexType>
        <xsd:sequence>
          <xsd:element ref="pc:Terms" minOccurs="0" maxOccurs="1"/>
        </xsd:sequence>
      </xsd:complexType>
    </xsd:element>
    <xsd:element name="Hjelpekolonne_x0020_for_x0020_editering" ma:index="24" nillable="true" ma:displayName="Hjelpekolonne for editering" ma:default="0" ma:description="Brukes kun av sentral FMA forvalter for vedlikehold av dokumentdatabasen" ma:internalName="Hjelpekolonne_x0020_for_x0020_editering">
      <xsd:simpleType>
        <xsd:restriction base="dms:Boolean"/>
      </xsd:simpleType>
    </xsd:element>
    <xsd:element name="Dokumentplassering_x0020_i_x0020_side" ma:index="25" nillable="true" ma:displayName="Dokumentplassering i side" ma:default="Ikke definert" ma:description="Bestemmer i hvilken søkewebdel dokumentet/lenken blir vist." ma:format="RadioButtons" ma:internalName="Dokumentplassering_x0020_i_x0020_side">
      <xsd:simpleType>
        <xsd:restriction base="dms:Choice">
          <xsd:enumeration value="Ikke definert"/>
          <xsd:enumeration value="Dokumentoversikt"/>
          <xsd:enumeration value="Styrende dokumenter"/>
          <xsd:enumeration value="Relaterte lenker"/>
        </xsd:restriction>
      </xsd:simpleType>
    </xsd:element>
    <xsd:element name="Virkeår" ma:index="33" nillable="true" ma:displayName="Virkeår" ma:description="Benyttes for dokumenter og lenker som er gjeldende for virkeår" ma:format="RadioButtons" ma:internalName="Virke_x00e5_r">
      <xsd:simpleType>
        <xsd:restriction base="dms:Choice">
          <xsd:enumeration value="Siste år"/>
          <xsd:enumeration value="Gjeldende år"/>
          <xsd:enumeration value="Neste år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e56184-275f-495f-a56f-8fdf09bcc359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description="" ma:hidden="true" ma:list="{c1daca29-8c85-4e64-868d-0a4ce1dbe454}" ma:internalName="TaxCatchAll" ma:showField="CatchAllData" ma:web="e5e56184-275f-495f-a56f-8fdf09bcc3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4" nillable="true" ma:displayName="Taxonomy Catch All Column1" ma:hidden="true" ma:list="{c1daca29-8c85-4e64-868d-0a4ce1dbe454}" ma:internalName="TaxCatchAllLabel" ma:readOnly="true" ma:showField="CatchAllDataLabel" ma:web="e5e56184-275f-495f-a56f-8fdf09bcc3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23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00ab93-0e18-411d-b15d-2f87675ae7e8" elementFormDefault="qualified">
    <xsd:import namespace="http://schemas.microsoft.com/office/2006/documentManagement/types"/>
    <xsd:import namespace="http://schemas.microsoft.com/office/infopath/2007/PartnerControls"/>
    <xsd:element name="IntranetMMSikkerhetNoteField" ma:index="26" ma:taxonomy="true" ma:internalName="IntranetMMSikkerhetNoteField" ma:taxonomyFieldName="IntranetMMSikkerhet" ma:displayName="Graderingsnivå" ma:default="" ma:fieldId="{73325cf5-b570-4eb2-98e7-05dcbc4d9a2e}" ma:sspId="9bc1ae65-7bad-4a1a-867d-1417b907e5da" ma:termSetId="ca32687f-15c1-4b8a-bc76-5721c7b52a1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Luftkap_x002d_Dokstyring" ma:index="28" nillable="true" ma:displayName="Luftkap-Dokstyring" ma:list="{00a7e314-37ce-4635-91ec-ce6b73f73cc9}" ma:internalName="Luftkap_x002d_Dokstyring" ma:showField="Title" ma:web="eb36e45b-46f3-4fe6-8974-a5f412ff72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Markap_x002d_Dokstyring" ma:index="29" nillable="true" ma:displayName="Markap-Dokstyring" ma:list="{da129ce1-43c2-40b6-b3a9-3907538afd85}" ma:internalName="Markap_x002d_Dokstyring" ma:showField="Title" ma:web="eb36e45b-46f3-4fe6-8974-a5f412ff72b9">
      <xsd:simpleType>
        <xsd:restriction base="dms:Lookup"/>
      </xsd:simpleType>
    </xsd:element>
    <xsd:element name="Landkap_x002d_Dokstyring" ma:index="30" nillable="true" ma:displayName="Landkap-Dokstyring" ma:list="{d2e4a36c-b654-457d-8f8a-3915d8fbabd4}" ma:internalName="Landkap_x002d_Dokstyring" ma:showField="Title" ma:web="eb36e45b-46f3-4fe6-8974-a5f412ff72b9">
      <xsd:simpleType>
        <xsd:restriction base="dms:Lookup"/>
      </xsd:simpleType>
    </xsd:element>
    <xsd:element name="Felleskap_x002d_Dokstyring" ma:index="31" nillable="true" ma:displayName="Felleskap-Dokstyring" ma:list="{c5cec689-8594-4d40-b800-b2585f752d20}" ma:internalName="Felleskap_x002d_Dokstyring" ma:showField="Title" ma:web="eb36e45b-46f3-4fe6-8974-a5f412ff72b9">
      <xsd:simpleType>
        <xsd:restriction base="dms:Lookup"/>
      </xsd:simpleType>
    </xsd:element>
    <xsd:element name="IKTkap_x002d_Dokstyring" ma:index="32" nillable="true" ma:displayName="IKTkap-Dokstyring" ma:list="{15a37294-0c47-4801-adc9-35f732262b23}" ma:internalName="IKTkap_x002d_Dokstyring" ma:showField="Title" ma:web="eb36e45b-46f3-4fe6-8974-a5f412ff72b9">
      <xsd:simpleType>
        <xsd:restriction base="dms:Lookup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5" ma:displayName="Innholdstype"/>
        <xsd:element ref="dc:title" minOccurs="0" maxOccurs="1" ma:index="1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kaf05da152644e81b28fa189f4e7845c xmlns="4c0a4739-058c-4a6b-9871-4ea836128b31">
      <Terms xmlns="http://schemas.microsoft.com/office/infopath/2007/PartnerControls">
        <TermInfo xmlns="http://schemas.microsoft.com/office/infopath/2007/PartnerControls">
          <TermName xmlns="http://schemas.microsoft.com/office/infopath/2007/PartnerControls">Mal</TermName>
          <TermId xmlns="http://schemas.microsoft.com/office/infopath/2007/PartnerControls">1530cd0e-8610-4599-8976-a9470d5a661b</TermId>
        </TermInfo>
      </Terms>
    </kaf05da152644e81b28fa189f4e7845c>
    <Dokumentkode xmlns="4c0a4739-058c-4a6b-9871-4ea836128b31">FMA-STA-MAL-056</Dokumentkode>
    <IntranetMMSikkerhetNoteField xmlns="dd00ab93-0e18-411d-b15d-2f87675ae7e8">
      <Terms xmlns="http://schemas.microsoft.com/office/infopath/2007/PartnerControls">
        <TermInfo xmlns="http://schemas.microsoft.com/office/infopath/2007/PartnerControls">
          <TermName xmlns="http://schemas.microsoft.com/office/infopath/2007/PartnerControls">Ugradert</TermName>
          <TermId xmlns="http://schemas.microsoft.com/office/infopath/2007/PartnerControls">d00673f2-4025-410d-80f3-e4b359da56af</TermId>
        </TermInfo>
      </Terms>
    </IntranetMMSikkerhetNoteField>
    <TaxCatchAll xmlns="e5e56184-275f-495f-a56f-8fdf09bcc359">
      <Value>12637</Value>
      <Value>13118</Value>
      <Value>12667</Value>
      <Value>1</Value>
    </TaxCatchAll>
    <Dokumentplassering_x0020_i_x0020_side xmlns="4c0a4739-058c-4a6b-9871-4ea836128b31">Ikke definert</Dokumentplassering_x0020_i_x0020_side>
    <Siste_x0020_versjon xmlns="4c0a4739-058c-4a6b-9871-4ea836128b31">1.00</Siste_x0020_versjon>
    <IconOverlay xmlns="http://schemas.microsoft.com/sharepoint/v4" xsi:nil="true"/>
    <nc30f51ef74a4b938a149e1e324027a1 xmlns="4c0a4739-058c-4a6b-9871-4ea836128b31">
      <Terms xmlns="http://schemas.microsoft.com/office/infopath/2007/PartnerControls">
        <TermInfo xmlns="http://schemas.microsoft.com/office/infopath/2007/PartnerControls">
          <TermName xmlns="http://schemas.microsoft.com/office/infopath/2007/PartnerControls">Merkantil verktøykasse</TermName>
          <TermId xmlns="http://schemas.microsoft.com/office/infopath/2007/PartnerControls">403655f4-92ce-43f9-ac43-3b55c1f2d653</TermId>
        </TermInfo>
      </Terms>
    </nc30f51ef74a4b938a149e1e324027a1>
    <Luftkap_x002d_Dokstyring xmlns="dd00ab93-0e18-411d-b15d-2f87675ae7e8"/>
    <Hjelpekolonne_x0020_for_x0020_editering xmlns="4c0a4739-058c-4a6b-9871-4ea836128b31">false</Hjelpekolonne_x0020_for_x0020_editering>
    <Sist_x0020_oppdatert xmlns="4c0a4739-058c-4a6b-9871-4ea836128b31">2016-03-15T23:00:00+00:00</Sist_x0020_oppdatert>
    <Ikrafttredelse xmlns="4c0a4739-058c-4a6b-9871-4ea836128b31">2015-12-31T23:00:00+00:00</Ikrafttredelse>
    <Gjelder_x0020_for xmlns="4c0a4739-058c-4a6b-9871-4ea836128b31">1</Gjelder_x0020_for>
    <Fastsatt_x0020_av xmlns="4c0a4739-058c-4a6b-9871-4ea836128b31">3</Fastsatt_x0020_av>
    <Utarbeidet_x0020_av xmlns="4c0a4739-058c-4a6b-9871-4ea836128b31" xsi:nil="true"/>
    <i073c3b927504fd59a4ec975b296f7b6 xmlns="4c0a4739-058c-4a6b-9871-4ea836128b31">
      <Terms xmlns="http://schemas.microsoft.com/office/infopath/2007/PartnerControls">
        <TermInfo xmlns="http://schemas.microsoft.com/office/infopath/2007/PartnerControls">
          <TermName xmlns="http://schemas.microsoft.com/office/infopath/2007/PartnerControls">FMA Dokumentbibliotek</TermName>
          <TermId xmlns="http://schemas.microsoft.com/office/infopath/2007/PartnerControls">26ae6d7d-25b9-46fc-b499-982780aac453</TermId>
        </TermInfo>
      </Terms>
    </i073c3b927504fd59a4ec975b296f7b6>
    <Landkap_x002d_Dokstyring xmlns="dd00ab93-0e18-411d-b15d-2f87675ae7e8" xsi:nil="true"/>
    <IKTkap_x002d_Dokstyring xmlns="dd00ab93-0e18-411d-b15d-2f87675ae7e8" xsi:nil="true"/>
    <Felleskap_x002d_Dokstyring xmlns="dd00ab93-0e18-411d-b15d-2f87675ae7e8" xsi:nil="true"/>
    <Markap_x002d_Dokstyring xmlns="dd00ab93-0e18-411d-b15d-2f87675ae7e8" xsi:nil="true"/>
    <Virkeår xmlns="4c0a4739-058c-4a6b-9871-4ea836128b31" xsi:nil="true"/>
  </documentManagement>
</p:properties>
</file>

<file path=customXml/itemProps1.xml><?xml version="1.0" encoding="utf-8"?>
<ds:datastoreItem xmlns:ds="http://schemas.openxmlformats.org/officeDocument/2006/customXml" ds:itemID="{28A9E752-2854-4AD0-B5C8-9971587628B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331A59E-28AF-467A-A5DB-39E286E1FE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c0a4739-058c-4a6b-9871-4ea836128b31"/>
    <ds:schemaRef ds:uri="e5e56184-275f-495f-a56f-8fdf09bcc359"/>
    <ds:schemaRef ds:uri="http://schemas.microsoft.com/sharepoint/v4"/>
    <ds:schemaRef ds:uri="dd00ab93-0e18-411d-b15d-2f87675ae7e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54C3E47-051B-4E52-B8DF-A0A560EB2DC4}">
  <ds:schemaRefs>
    <ds:schemaRef ds:uri="http://schemas.microsoft.com/office/2006/metadata/properties"/>
    <ds:schemaRef ds:uri="http://schemas.microsoft.com/office/infopath/2007/PartnerControls"/>
    <ds:schemaRef ds:uri="4c0a4739-058c-4a6b-9871-4ea836128b31"/>
    <ds:schemaRef ds:uri="dd00ab93-0e18-411d-b15d-2f87675ae7e8"/>
    <ds:schemaRef ds:uri="e5e56184-275f-495f-a56f-8fdf09bcc359"/>
    <ds:schemaRef ds:uri="http://schemas.microsoft.com/sharepoint/v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Blankett 5101</Template>
  <TotalTime>81</TotalTime>
  <Pages>1</Pages>
  <Words>150</Words>
  <Characters>800</Characters>
  <Application>Microsoft Office Word</Application>
  <DocSecurity>0</DocSecurity>
  <Lines>6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Kontrakt forside</vt:lpstr>
    </vt:vector>
  </TitlesOfParts>
  <Company>Forsvaret</Company>
  <LinksUpToDate>false</LinksUpToDate>
  <CharactersWithSpaces>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Kontrakt forside</dc:title>
  <dc:creator>RuneHoksrød</dc:creator>
  <cp:lastModifiedBy>Olsen, Sondre Hoelstad</cp:lastModifiedBy>
  <cp:revision>99</cp:revision>
  <cp:lastPrinted>2014-03-25T08:31:00Z</cp:lastPrinted>
  <dcterms:created xsi:type="dcterms:W3CDTF">2018-08-07T12:05:00Z</dcterms:created>
  <dcterms:modified xsi:type="dcterms:W3CDTF">2026-06-09T10:43:00Z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0x0101001CC0937C19DC1E409EAC2F830C3BE204009BDC5CEC43F4AE409177D646D524190C</vt:lpwstr>
  </property>
  <property fmtid="{D5CDD505-2E9C-101B-9397-08002B2CF9AE}" pid="3" name="Dokumenttype">
    <vt:lpwstr>12667;#Mal|1530cd0e-8610-4599-8976-a9470d5a661b</vt:lpwstr>
  </property>
  <property fmtid="{D5CDD505-2E9C-101B-9397-08002B2CF9AE}" pid="4" name="Order">
    <vt:r8>243000</vt:r8>
  </property>
  <property fmtid="{D5CDD505-2E9C-101B-9397-08002B2CF9AE}" pid="5" name="IntranetMMSikkerhet">
    <vt:lpwstr>1;#Ugradert|d00673f2-4025-410d-80f3-e4b359da56af</vt:lpwstr>
  </property>
  <property fmtid="{D5CDD505-2E9C-101B-9397-08002B2CF9AE}" pid="6" name="DokumentKilde">
    <vt:lpwstr>12637;#FMA Dokumentbibliotek|26ae6d7d-25b9-46fc-b499-982780aac453</vt:lpwstr>
  </property>
  <property fmtid="{D5CDD505-2E9C-101B-9397-08002B2CF9AE}" pid="7" name="Relasjoner Org/Prosess">
    <vt:lpwstr>13118;#Merkantil verktøykasse|403655f4-92ce-43f9-ac43-3b55c1f2d653</vt:lpwstr>
  </property>
  <property fmtid="{D5CDD505-2E9C-101B-9397-08002B2CF9AE}" pid="8" name="a129083fe24342ec93aa5a3174765023">
    <vt:lpwstr/>
  </property>
  <property fmtid="{D5CDD505-2E9C-101B-9397-08002B2CF9AE}" pid="9" name="dd44c7d403c14a4f8957febd9c0ecc96">
    <vt:lpwstr/>
  </property>
  <property fmtid="{D5CDD505-2E9C-101B-9397-08002B2CF9AE}" pid="10" name="Prosessprodukt2">
    <vt:lpwstr/>
  </property>
  <property fmtid="{D5CDD505-2E9C-101B-9397-08002B2CF9AE}" pid="11" name="Dokumentklasse">
    <vt:lpwstr/>
  </property>
  <property fmtid="{D5CDD505-2E9C-101B-9397-08002B2CF9AE}" pid="12" name="Er FMA">
    <vt:bool>true</vt:bool>
  </property>
</Properties>
</file>